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CD331" w14:textId="1E7ABD3D" w:rsidR="00A727CA" w:rsidRPr="00E41A15" w:rsidRDefault="0027405C" w:rsidP="0027405C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27405C">
        <w:rPr>
          <w:sz w:val="64"/>
          <w:szCs w:val="64"/>
        </w:rPr>
        <w:t xml:space="preserve">Using algebra tiles </w:t>
      </w:r>
      <w:r w:rsidR="00111560">
        <w:rPr>
          <w:sz w:val="64"/>
          <w:szCs w:val="64"/>
        </w:rPr>
        <w:t>2</w:t>
      </w:r>
    </w:p>
    <w:p w14:paraId="0C9EB640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pPr w:leftFromText="180" w:rightFromText="180" w:vertAnchor="page" w:horzAnchor="margin" w:tblpY="3451"/>
        <w:tblW w:w="9919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 w:firstRow="1" w:lastRow="0" w:firstColumn="1" w:lastColumn="0" w:noHBand="0" w:noVBand="1"/>
      </w:tblPr>
      <w:tblGrid>
        <w:gridCol w:w="2557"/>
        <w:gridCol w:w="2536"/>
        <w:gridCol w:w="2413"/>
        <w:gridCol w:w="2413"/>
      </w:tblGrid>
      <w:tr w:rsidR="00111560" w:rsidRPr="00140006" w14:paraId="68B78327" w14:textId="77777777" w:rsidTr="007D3FCF">
        <w:trPr>
          <w:trHeight w:val="411"/>
        </w:trPr>
        <w:tc>
          <w:tcPr>
            <w:tcW w:w="2557" w:type="dxa"/>
            <w:tcBorders>
              <w:bottom w:val="nil"/>
            </w:tcBorders>
          </w:tcPr>
          <w:p w14:paraId="03DFC9BD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5</w:t>
            </w:r>
          </w:p>
        </w:tc>
        <w:tc>
          <w:tcPr>
            <w:tcW w:w="2536" w:type="dxa"/>
            <w:tcBorders>
              <w:bottom w:val="nil"/>
            </w:tcBorders>
          </w:tcPr>
          <w:p w14:paraId="3B4B0238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3</w:t>
            </w:r>
          </w:p>
        </w:tc>
        <w:tc>
          <w:tcPr>
            <w:tcW w:w="2413" w:type="dxa"/>
            <w:tcBorders>
              <w:bottom w:val="nil"/>
            </w:tcBorders>
          </w:tcPr>
          <w:p w14:paraId="47A0FEC7" w14:textId="77777777" w:rsidR="00111560" w:rsidRPr="00FE4FFC" w:rsidRDefault="00111560" w:rsidP="007A6714">
            <w:pPr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</w:tc>
        <w:tc>
          <w:tcPr>
            <w:tcW w:w="2413" w:type="dxa"/>
            <w:tcBorders>
              <w:bottom w:val="nil"/>
            </w:tcBorders>
          </w:tcPr>
          <w:p w14:paraId="065AE95F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529E7B7E" w14:textId="77777777" w:rsidTr="007D3FCF">
        <w:trPr>
          <w:trHeight w:val="1725"/>
        </w:trPr>
        <w:tc>
          <w:tcPr>
            <w:tcW w:w="2557" w:type="dxa"/>
            <w:tcBorders>
              <w:top w:val="nil"/>
              <w:bottom w:val="single" w:sz="12" w:space="0" w:color="002060"/>
            </w:tcBorders>
            <w:vAlign w:val="center"/>
          </w:tcPr>
          <w:p w14:paraId="632F5E5C" w14:textId="77777777" w:rsidR="00111560" w:rsidRPr="00FE4FFC" w:rsidRDefault="00111560" w:rsidP="007A6714">
            <w:pPr>
              <w:jc w:val="center"/>
              <w:rPr>
                <w:sz w:val="28"/>
                <w:szCs w:val="96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2x(x+1)</m:t>
                </m:r>
              </m:oMath>
            </m:oMathPara>
          </w:p>
        </w:tc>
        <w:tc>
          <w:tcPr>
            <w:tcW w:w="2536" w:type="dxa"/>
            <w:tcBorders>
              <w:top w:val="nil"/>
              <w:bottom w:val="single" w:sz="12" w:space="0" w:color="002060"/>
            </w:tcBorders>
            <w:vAlign w:val="center"/>
          </w:tcPr>
          <w:p w14:paraId="2B43DE8B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x(4-x)</m:t>
                </m:r>
              </m:oMath>
            </m:oMathPara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65BD3C48" w14:textId="77777777" w:rsidR="00111560" w:rsidRPr="00FE4FFC" w:rsidRDefault="00111560" w:rsidP="007A6714">
            <w:pPr>
              <w:rPr>
                <w:rFonts w:eastAsia="Calibri"/>
                <w:sz w:val="28"/>
                <w:szCs w:val="96"/>
              </w:rPr>
            </w:pPr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27BE826E" w14:textId="77777777" w:rsidR="00111560" w:rsidRPr="00FE4FFC" w:rsidRDefault="00111560" w:rsidP="007A6714">
            <w:pPr>
              <w:rPr>
                <w:rFonts w:eastAsia="Calibri"/>
                <w:sz w:val="28"/>
                <w:szCs w:val="96"/>
              </w:rPr>
            </w:pPr>
          </w:p>
        </w:tc>
      </w:tr>
      <w:tr w:rsidR="00111560" w:rsidRPr="00140006" w14:paraId="71D6CE24" w14:textId="77777777" w:rsidTr="007D3FCF">
        <w:trPr>
          <w:trHeight w:val="364"/>
        </w:trPr>
        <w:tc>
          <w:tcPr>
            <w:tcW w:w="2557" w:type="dxa"/>
            <w:tcBorders>
              <w:bottom w:val="nil"/>
            </w:tcBorders>
          </w:tcPr>
          <w:p w14:paraId="24F48032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10</w:t>
            </w:r>
          </w:p>
        </w:tc>
        <w:tc>
          <w:tcPr>
            <w:tcW w:w="2536" w:type="dxa"/>
            <w:tcBorders>
              <w:bottom w:val="nil"/>
            </w:tcBorders>
          </w:tcPr>
          <w:p w14:paraId="52E6B576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9</w:t>
            </w:r>
          </w:p>
        </w:tc>
        <w:tc>
          <w:tcPr>
            <w:tcW w:w="2413" w:type="dxa"/>
            <w:tcBorders>
              <w:bottom w:val="nil"/>
            </w:tcBorders>
          </w:tcPr>
          <w:p w14:paraId="77CC4BA7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737F330F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1FF6917B" w14:textId="77777777" w:rsidTr="007D3FCF">
        <w:trPr>
          <w:trHeight w:val="1725"/>
        </w:trPr>
        <w:tc>
          <w:tcPr>
            <w:tcW w:w="2557" w:type="dxa"/>
            <w:tcBorders>
              <w:top w:val="nil"/>
              <w:bottom w:val="single" w:sz="12" w:space="0" w:color="002060"/>
            </w:tcBorders>
          </w:tcPr>
          <w:p w14:paraId="58AF397B" w14:textId="77777777" w:rsidR="00111560" w:rsidRPr="00FE4FFC" w:rsidRDefault="00111560" w:rsidP="007A6714"/>
          <w:p w14:paraId="553D0E02" w14:textId="77777777" w:rsidR="00111560" w:rsidRPr="00FE4FFC" w:rsidRDefault="004B585F" w:rsidP="007A6714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</w:rPr>
                      <m:t>24-4x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36" w:type="dxa"/>
            <w:tcBorders>
              <w:top w:val="nil"/>
              <w:bottom w:val="single" w:sz="12" w:space="0" w:color="002060"/>
            </w:tcBorders>
          </w:tcPr>
          <w:p w14:paraId="224F32E7" w14:textId="77777777" w:rsidR="00111560" w:rsidRPr="00FE4FFC" w:rsidRDefault="00111560" w:rsidP="007A6714">
            <w:pPr>
              <w:rPr>
                <w:sz w:val="28"/>
              </w:rPr>
            </w:pPr>
          </w:p>
          <w:p w14:paraId="53608908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3(x+3)</m:t>
                </m:r>
              </m:oMath>
            </m:oMathPara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3975CBD4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77194846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463FA4E3" w14:textId="77777777" w:rsidTr="007D3FCF">
        <w:trPr>
          <w:trHeight w:val="364"/>
        </w:trPr>
        <w:tc>
          <w:tcPr>
            <w:tcW w:w="2557" w:type="dxa"/>
            <w:tcBorders>
              <w:bottom w:val="nil"/>
            </w:tcBorders>
          </w:tcPr>
          <w:p w14:paraId="5137CC76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1</w:t>
            </w:r>
          </w:p>
        </w:tc>
        <w:tc>
          <w:tcPr>
            <w:tcW w:w="2536" w:type="dxa"/>
            <w:tcBorders>
              <w:bottom w:val="nil"/>
            </w:tcBorders>
          </w:tcPr>
          <w:p w14:paraId="64ABAE38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8</w:t>
            </w:r>
          </w:p>
        </w:tc>
        <w:tc>
          <w:tcPr>
            <w:tcW w:w="2413" w:type="dxa"/>
            <w:tcBorders>
              <w:bottom w:val="nil"/>
            </w:tcBorders>
          </w:tcPr>
          <w:p w14:paraId="29479501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3A2C081A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3552CFDB" w14:textId="77777777" w:rsidTr="007D3FCF">
        <w:trPr>
          <w:trHeight w:val="1725"/>
        </w:trPr>
        <w:tc>
          <w:tcPr>
            <w:tcW w:w="2557" w:type="dxa"/>
            <w:tcBorders>
              <w:top w:val="nil"/>
              <w:bottom w:val="single" w:sz="12" w:space="0" w:color="002060"/>
            </w:tcBorders>
          </w:tcPr>
          <w:p w14:paraId="12A57155" w14:textId="77777777" w:rsidR="00111560" w:rsidRPr="00FE4FFC" w:rsidRDefault="00111560" w:rsidP="007A6714">
            <w:pPr>
              <w:rPr>
                <w:sz w:val="28"/>
              </w:rPr>
            </w:pPr>
          </w:p>
          <w:p w14:paraId="6FF98DB0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6x+6</m:t>
                </m:r>
              </m:oMath>
            </m:oMathPara>
          </w:p>
        </w:tc>
        <w:tc>
          <w:tcPr>
            <w:tcW w:w="2536" w:type="dxa"/>
            <w:tcBorders>
              <w:top w:val="nil"/>
              <w:bottom w:val="single" w:sz="12" w:space="0" w:color="002060"/>
            </w:tcBorders>
          </w:tcPr>
          <w:p w14:paraId="53BD8189" w14:textId="77777777" w:rsidR="00111560" w:rsidRPr="00FE4FFC" w:rsidRDefault="00111560" w:rsidP="007A6714">
            <w:pPr>
              <w:rPr>
                <w:sz w:val="28"/>
              </w:rPr>
            </w:pPr>
          </w:p>
          <w:p w14:paraId="281F547D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3x-6</m:t>
                </m:r>
              </m:oMath>
            </m:oMathPara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54F91294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724AA96E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78B6E17F" w14:textId="77777777" w:rsidTr="007D3FCF">
        <w:trPr>
          <w:trHeight w:val="364"/>
        </w:trPr>
        <w:tc>
          <w:tcPr>
            <w:tcW w:w="2557" w:type="dxa"/>
            <w:tcBorders>
              <w:bottom w:val="nil"/>
            </w:tcBorders>
          </w:tcPr>
          <w:p w14:paraId="44FCD7CE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6</w:t>
            </w:r>
          </w:p>
        </w:tc>
        <w:tc>
          <w:tcPr>
            <w:tcW w:w="2536" w:type="dxa"/>
            <w:tcBorders>
              <w:bottom w:val="nil"/>
            </w:tcBorders>
          </w:tcPr>
          <w:p w14:paraId="32EFCC1C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7</w:t>
            </w:r>
          </w:p>
        </w:tc>
        <w:tc>
          <w:tcPr>
            <w:tcW w:w="2413" w:type="dxa"/>
            <w:tcBorders>
              <w:bottom w:val="nil"/>
            </w:tcBorders>
          </w:tcPr>
          <w:p w14:paraId="34761295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30B3B1C0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5A30BBFC" w14:textId="77777777" w:rsidTr="007D3FCF">
        <w:trPr>
          <w:trHeight w:val="1725"/>
        </w:trPr>
        <w:tc>
          <w:tcPr>
            <w:tcW w:w="2557" w:type="dxa"/>
            <w:tcBorders>
              <w:top w:val="nil"/>
              <w:bottom w:val="single" w:sz="12" w:space="0" w:color="002060"/>
            </w:tcBorders>
          </w:tcPr>
          <w:p w14:paraId="1AF5C1AC" w14:textId="77777777" w:rsidR="00111560" w:rsidRPr="00FE4FFC" w:rsidRDefault="00111560" w:rsidP="007A6714">
            <w:pPr>
              <w:rPr>
                <w:sz w:val="28"/>
              </w:rPr>
            </w:pPr>
          </w:p>
          <w:p w14:paraId="611392C3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-2x(x+3)</m:t>
                </m:r>
              </m:oMath>
            </m:oMathPara>
          </w:p>
        </w:tc>
        <w:tc>
          <w:tcPr>
            <w:tcW w:w="2536" w:type="dxa"/>
            <w:tcBorders>
              <w:top w:val="nil"/>
              <w:bottom w:val="single" w:sz="12" w:space="0" w:color="002060"/>
            </w:tcBorders>
          </w:tcPr>
          <w:p w14:paraId="46F23448" w14:textId="77777777" w:rsidR="00111560" w:rsidRPr="00FE4FFC" w:rsidRDefault="00111560" w:rsidP="007A6714">
            <w:pPr>
              <w:rPr>
                <w:sz w:val="28"/>
              </w:rPr>
            </w:pPr>
          </w:p>
          <w:p w14:paraId="54CC8825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3x(1-2x)</m:t>
                </m:r>
              </m:oMath>
            </m:oMathPara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458FD30D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top w:val="nil"/>
              <w:bottom w:val="single" w:sz="12" w:space="0" w:color="002060"/>
            </w:tcBorders>
          </w:tcPr>
          <w:p w14:paraId="39A06ADF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2ECC3F8B" w14:textId="77777777" w:rsidTr="007D3FCF">
        <w:trPr>
          <w:trHeight w:val="364"/>
        </w:trPr>
        <w:tc>
          <w:tcPr>
            <w:tcW w:w="2557" w:type="dxa"/>
            <w:tcBorders>
              <w:bottom w:val="nil"/>
            </w:tcBorders>
          </w:tcPr>
          <w:p w14:paraId="1AA89D9F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4</w:t>
            </w:r>
          </w:p>
        </w:tc>
        <w:tc>
          <w:tcPr>
            <w:tcW w:w="2536" w:type="dxa"/>
            <w:tcBorders>
              <w:bottom w:val="nil"/>
            </w:tcBorders>
          </w:tcPr>
          <w:p w14:paraId="51B3A5E4" w14:textId="77777777" w:rsidR="00111560" w:rsidRPr="00FE4FFC" w:rsidRDefault="00111560" w:rsidP="007A6714">
            <w:pPr>
              <w:rPr>
                <w:sz w:val="28"/>
              </w:rPr>
            </w:pPr>
            <w:r w:rsidRPr="00FE4FFC">
              <w:rPr>
                <w:sz w:val="28"/>
              </w:rPr>
              <w:t>E</w:t>
            </w:r>
            <w:r>
              <w:rPr>
                <w:sz w:val="28"/>
              </w:rPr>
              <w:t>2</w:t>
            </w:r>
          </w:p>
        </w:tc>
        <w:tc>
          <w:tcPr>
            <w:tcW w:w="2413" w:type="dxa"/>
            <w:tcBorders>
              <w:bottom w:val="nil"/>
            </w:tcBorders>
          </w:tcPr>
          <w:p w14:paraId="73F00074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594E602B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  <w:tr w:rsidR="00111560" w:rsidRPr="00140006" w14:paraId="6D329B0B" w14:textId="77777777" w:rsidTr="007D3FCF">
        <w:trPr>
          <w:trHeight w:val="1725"/>
        </w:trPr>
        <w:tc>
          <w:tcPr>
            <w:tcW w:w="2557" w:type="dxa"/>
            <w:tcBorders>
              <w:top w:val="nil"/>
            </w:tcBorders>
          </w:tcPr>
          <w:p w14:paraId="7CF9A537" w14:textId="77777777" w:rsidR="00111560" w:rsidRPr="00FE4FFC" w:rsidRDefault="00111560" w:rsidP="007A6714">
            <w:pPr>
              <w:rPr>
                <w:sz w:val="28"/>
              </w:rPr>
            </w:pPr>
          </w:p>
          <w:p w14:paraId="10443B53" w14:textId="77777777" w:rsidR="00111560" w:rsidRPr="00FE4FFC" w:rsidRDefault="00111560" w:rsidP="007A6714">
            <w:pPr>
              <w:rPr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96"/>
                  </w:rPr>
                  <m:t>6(x-1)</m:t>
                </m:r>
              </m:oMath>
            </m:oMathPara>
          </w:p>
        </w:tc>
        <w:tc>
          <w:tcPr>
            <w:tcW w:w="2536" w:type="dxa"/>
            <w:tcBorders>
              <w:top w:val="nil"/>
            </w:tcBorders>
          </w:tcPr>
          <w:p w14:paraId="59D62DEF" w14:textId="77777777" w:rsidR="00111560" w:rsidRPr="00FE4FFC" w:rsidRDefault="00111560" w:rsidP="007A6714">
            <w:pPr>
              <w:rPr>
                <w:sz w:val="28"/>
              </w:rPr>
            </w:pPr>
          </w:p>
          <w:p w14:paraId="576B55BA" w14:textId="4291375C" w:rsidR="00111560" w:rsidRPr="00100FF6" w:rsidRDefault="004B585F" w:rsidP="007A6714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6x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+2x</m:t>
                </m:r>
              </m:oMath>
            </m:oMathPara>
          </w:p>
        </w:tc>
        <w:tc>
          <w:tcPr>
            <w:tcW w:w="2413" w:type="dxa"/>
            <w:tcBorders>
              <w:top w:val="nil"/>
            </w:tcBorders>
          </w:tcPr>
          <w:p w14:paraId="4BC4AFD7" w14:textId="77777777" w:rsidR="00111560" w:rsidRPr="00FE4FFC" w:rsidRDefault="00111560" w:rsidP="007A6714">
            <w:pPr>
              <w:rPr>
                <w:sz w:val="28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539A9AD4" w14:textId="77777777" w:rsidR="00111560" w:rsidRPr="00FE4FFC" w:rsidRDefault="00111560" w:rsidP="007A6714">
            <w:pPr>
              <w:rPr>
                <w:sz w:val="28"/>
              </w:rPr>
            </w:pPr>
          </w:p>
        </w:tc>
      </w:tr>
    </w:tbl>
    <w:p w14:paraId="5A4EF652" w14:textId="77777777" w:rsidR="00111560" w:rsidRDefault="00111560">
      <w:pPr>
        <w:spacing w:after="0"/>
      </w:pPr>
      <w:r>
        <w:br w:type="page"/>
      </w:r>
    </w:p>
    <w:tbl>
      <w:tblPr>
        <w:tblStyle w:val="TableGrid"/>
        <w:tblW w:w="1036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3544"/>
        <w:gridCol w:w="3402"/>
        <w:gridCol w:w="3414"/>
      </w:tblGrid>
      <w:tr w:rsidR="00111560" w14:paraId="40B55EA1" w14:textId="77777777" w:rsidTr="004B585F">
        <w:trPr>
          <w:trHeight w:val="3980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45B3D2" w14:textId="7703CB32" w:rsidR="00111560" w:rsidRDefault="00111560" w:rsidP="007A6714">
            <w:pPr>
              <w:rPr>
                <w:rFonts w:eastAsiaTheme="minorEastAsia"/>
              </w:rPr>
            </w:pPr>
            <w:r w:rsidRPr="00DF23FB">
              <w:rPr>
                <w:rFonts w:eastAsiaTheme="minorEastAsia"/>
                <w:noProof/>
              </w:rPr>
              <w:lastRenderedPageBreak/>
              <w:drawing>
                <wp:anchor distT="0" distB="0" distL="114300" distR="114300" simplePos="0" relativeHeight="251663360" behindDoc="1" locked="0" layoutInCell="1" allowOverlap="1" wp14:anchorId="05101DBD" wp14:editId="39C00F4F">
                  <wp:simplePos x="0" y="0"/>
                  <wp:positionH relativeFrom="column">
                    <wp:posOffset>139065</wp:posOffset>
                  </wp:positionH>
                  <wp:positionV relativeFrom="paragraph">
                    <wp:posOffset>325120</wp:posOffset>
                  </wp:positionV>
                  <wp:extent cx="1926590" cy="2092325"/>
                  <wp:effectExtent l="0" t="0" r="0" b="3175"/>
                  <wp:wrapTight wrapText="bothSides">
                    <wp:wrapPolygon edited="0">
                      <wp:start x="0" y="0"/>
                      <wp:lineTo x="0" y="21436"/>
                      <wp:lineTo x="21358" y="21436"/>
                      <wp:lineTo x="21358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7" t="3674" r="2629" b="6641"/>
                          <a:stretch/>
                        </pic:blipFill>
                        <pic:spPr bwMode="auto">
                          <a:xfrm>
                            <a:off x="0" y="0"/>
                            <a:ext cx="1926590" cy="2092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Theme="minorEastAsia"/>
              </w:rPr>
              <w:t>A1</w:t>
            </w:r>
          </w:p>
          <w:p w14:paraId="185EA78D" w14:textId="77777777" w:rsidR="00111560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CA58F" w14:textId="623CCFCF" w:rsidR="00111560" w:rsidRDefault="0027405C" w:rsidP="007A6714">
            <w:pPr>
              <w:rPr>
                <w:rFonts w:eastAsiaTheme="minorEastAsia"/>
              </w:rPr>
            </w:pPr>
            <w:r w:rsidRPr="00DF23FB">
              <w:rPr>
                <w:rFonts w:eastAsiaTheme="minorEastAsia"/>
                <w:noProof/>
              </w:rPr>
              <w:drawing>
                <wp:anchor distT="0" distB="0" distL="114300" distR="114300" simplePos="0" relativeHeight="251668480" behindDoc="1" locked="0" layoutInCell="1" allowOverlap="1" wp14:anchorId="146E068D" wp14:editId="424E18AF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324485</wp:posOffset>
                  </wp:positionV>
                  <wp:extent cx="1356995" cy="2239010"/>
                  <wp:effectExtent l="0" t="0" r="0" b="8890"/>
                  <wp:wrapTight wrapText="bothSides">
                    <wp:wrapPolygon edited="0">
                      <wp:start x="0" y="0"/>
                      <wp:lineTo x="0" y="21502"/>
                      <wp:lineTo x="21226" y="21502"/>
                      <wp:lineTo x="21226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223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1560">
              <w:rPr>
                <w:rFonts w:eastAsiaTheme="minorEastAsia"/>
              </w:rPr>
              <w:t>A10</w:t>
            </w: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E82A8F" w14:textId="58B20AF1" w:rsidR="00111560" w:rsidRDefault="00111560" w:rsidP="007A6714">
            <w:pPr>
              <w:rPr>
                <w:rFonts w:eastAsiaTheme="minorEastAsia"/>
              </w:rPr>
            </w:pPr>
            <w:r w:rsidRPr="006405F8">
              <w:rPr>
                <w:rFonts w:eastAsiaTheme="minorEastAsia"/>
                <w:noProof/>
              </w:rPr>
              <w:drawing>
                <wp:anchor distT="0" distB="0" distL="114300" distR="114300" simplePos="0" relativeHeight="251659264" behindDoc="1" locked="0" layoutInCell="1" allowOverlap="1" wp14:anchorId="3AEB3C80" wp14:editId="6C7E8D4A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401320</wp:posOffset>
                  </wp:positionV>
                  <wp:extent cx="1635125" cy="2016125"/>
                  <wp:effectExtent l="0" t="0" r="3175" b="3175"/>
                  <wp:wrapTight wrapText="bothSides">
                    <wp:wrapPolygon edited="0">
                      <wp:start x="0" y="0"/>
                      <wp:lineTo x="0" y="21430"/>
                      <wp:lineTo x="21390" y="21430"/>
                      <wp:lineTo x="21390" y="0"/>
                      <wp:lineTo x="0" y="0"/>
                    </wp:wrapPolygon>
                  </wp:wrapTight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125" cy="201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Theme="minorEastAsia"/>
              </w:rPr>
              <w:t>A4</w:t>
            </w:r>
          </w:p>
        </w:tc>
      </w:tr>
      <w:tr w:rsidR="003C11FE" w14:paraId="59E5E550" w14:textId="77777777" w:rsidTr="004B585F">
        <w:trPr>
          <w:trHeight w:val="3971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EC785" w14:textId="77777777" w:rsidR="003C11FE" w:rsidRDefault="003C11FE" w:rsidP="00B169B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A2</w:t>
            </w:r>
          </w:p>
          <w:p w14:paraId="42E92AFC" w14:textId="77777777" w:rsidR="003C11FE" w:rsidRDefault="003C11FE" w:rsidP="00B169BE">
            <w:pPr>
              <w:rPr>
                <w:rFonts w:eastAsiaTheme="minorEastAsia"/>
              </w:rPr>
            </w:pPr>
            <w:r w:rsidRPr="006405F8">
              <w:rPr>
                <w:rFonts w:eastAsiaTheme="minorEastAsia"/>
                <w:noProof/>
              </w:rPr>
              <w:drawing>
                <wp:anchor distT="0" distB="0" distL="114300" distR="114300" simplePos="0" relativeHeight="251675648" behindDoc="1" locked="0" layoutInCell="1" allowOverlap="1" wp14:anchorId="639B1CCE" wp14:editId="253B311C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251460</wp:posOffset>
                  </wp:positionV>
                  <wp:extent cx="1869440" cy="1000125"/>
                  <wp:effectExtent l="0" t="0" r="0" b="9525"/>
                  <wp:wrapTight wrapText="bothSides">
                    <wp:wrapPolygon edited="0">
                      <wp:start x="0" y="0"/>
                      <wp:lineTo x="0" y="21394"/>
                      <wp:lineTo x="21351" y="21394"/>
                      <wp:lineTo x="21351" y="0"/>
                      <wp:lineTo x="0" y="0"/>
                    </wp:wrapPolygon>
                  </wp:wrapTight>
                  <wp:docPr id="21" name="Picture 21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picture containing text, clipart&#10;&#10;Description automatically generate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944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622CE15" w14:textId="77777777" w:rsidR="003C11FE" w:rsidRDefault="003C11FE" w:rsidP="00B169BE">
            <w:pPr>
              <w:rPr>
                <w:rFonts w:eastAsiaTheme="minorEastAsia"/>
              </w:rPr>
            </w:pPr>
          </w:p>
          <w:p w14:paraId="0048A884" w14:textId="77777777" w:rsidR="003C11FE" w:rsidRDefault="003C11FE" w:rsidP="00B169BE">
            <w:pPr>
              <w:rPr>
                <w:rFonts w:eastAsiaTheme="minorEastAsia"/>
              </w:rPr>
            </w:pPr>
          </w:p>
          <w:p w14:paraId="7E757BDC" w14:textId="77777777" w:rsidR="003C11FE" w:rsidRDefault="003C11FE" w:rsidP="00B169BE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1D91B1" w14:textId="77777777" w:rsidR="003C11FE" w:rsidRDefault="003C11FE" w:rsidP="00B169B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A5 </w:t>
            </w:r>
          </w:p>
          <w:p w14:paraId="156B3BC0" w14:textId="77777777" w:rsidR="003C11FE" w:rsidRDefault="003C11FE" w:rsidP="00B169BE">
            <w:pPr>
              <w:rPr>
                <w:rFonts w:eastAsiaTheme="minorEastAsia"/>
              </w:rPr>
            </w:pPr>
            <w:r w:rsidRPr="006405F8">
              <w:rPr>
                <w:rFonts w:eastAsiaTheme="minorEastAsia"/>
                <w:noProof/>
              </w:rPr>
              <w:drawing>
                <wp:anchor distT="0" distB="0" distL="114300" distR="114300" simplePos="0" relativeHeight="251676672" behindDoc="1" locked="0" layoutInCell="1" allowOverlap="1" wp14:anchorId="1679B3BE" wp14:editId="6AD7CE4B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317499</wp:posOffset>
                  </wp:positionV>
                  <wp:extent cx="1947840" cy="885825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39" y="20903"/>
                      <wp:lineTo x="21339" y="0"/>
                      <wp:lineTo x="0" y="0"/>
                    </wp:wrapPolygon>
                  </wp:wrapTight>
                  <wp:docPr id="19" name="Picture 19" descr="A picture containing 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A picture containing diagram&#10;&#10;Description automatically generate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420" cy="886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DDFDF62" w14:textId="77777777" w:rsidR="003C11FE" w:rsidRDefault="003C11FE" w:rsidP="00B169BE">
            <w:pPr>
              <w:rPr>
                <w:rFonts w:eastAsiaTheme="minorEastAsia"/>
              </w:rPr>
            </w:pP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899A01" w14:textId="77777777" w:rsidR="003C11FE" w:rsidRDefault="003C11FE" w:rsidP="00B169BE">
            <w:pPr>
              <w:rPr>
                <w:rFonts w:eastAsiaTheme="minorEastAsia"/>
              </w:rPr>
            </w:pPr>
            <w:r w:rsidRPr="005915AB">
              <w:rPr>
                <w:rFonts w:eastAsiaTheme="minorEastAsia"/>
                <w:noProof/>
              </w:rPr>
              <w:drawing>
                <wp:anchor distT="0" distB="0" distL="114300" distR="114300" simplePos="0" relativeHeight="251677696" behindDoc="1" locked="0" layoutInCell="1" allowOverlap="1" wp14:anchorId="23BE6B3D" wp14:editId="74120C4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492760</wp:posOffset>
                  </wp:positionV>
                  <wp:extent cx="2075815" cy="1010285"/>
                  <wp:effectExtent l="0" t="0" r="635" b="0"/>
                  <wp:wrapTight wrapText="bothSides">
                    <wp:wrapPolygon edited="0">
                      <wp:start x="0" y="0"/>
                      <wp:lineTo x="0" y="21179"/>
                      <wp:lineTo x="21408" y="21179"/>
                      <wp:lineTo x="21408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815" cy="101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Theme="minorEastAsia"/>
              </w:rPr>
              <w:t>A6</w:t>
            </w:r>
          </w:p>
        </w:tc>
      </w:tr>
      <w:tr w:rsidR="00111560" w14:paraId="1CF26A6B" w14:textId="77777777" w:rsidTr="003C11FE">
        <w:trPr>
          <w:trHeight w:val="1941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4224CC" w14:textId="4F80F925" w:rsidR="00111560" w:rsidRDefault="0027405C" w:rsidP="007A6714">
            <w:pPr>
              <w:rPr>
                <w:rFonts w:eastAsiaTheme="minorEastAsia"/>
              </w:rPr>
            </w:pPr>
            <w:r w:rsidRPr="006405F8">
              <w:rPr>
                <w:rFonts w:eastAsiaTheme="minorEastAsia"/>
                <w:noProof/>
              </w:rPr>
              <w:drawing>
                <wp:anchor distT="0" distB="0" distL="114300" distR="114300" simplePos="0" relativeHeight="251662336" behindDoc="1" locked="0" layoutInCell="1" allowOverlap="1" wp14:anchorId="13AFC512" wp14:editId="788806C1">
                  <wp:simplePos x="0" y="0"/>
                  <wp:positionH relativeFrom="column">
                    <wp:posOffset>367665</wp:posOffset>
                  </wp:positionH>
                  <wp:positionV relativeFrom="paragraph">
                    <wp:posOffset>177165</wp:posOffset>
                  </wp:positionV>
                  <wp:extent cx="1628775" cy="2063750"/>
                  <wp:effectExtent l="0" t="0" r="9525" b="0"/>
                  <wp:wrapTight wrapText="bothSides">
                    <wp:wrapPolygon edited="0">
                      <wp:start x="0" y="0"/>
                      <wp:lineTo x="0" y="21334"/>
                      <wp:lineTo x="21474" y="21334"/>
                      <wp:lineTo x="21474" y="0"/>
                      <wp:lineTo x="0" y="0"/>
                    </wp:wrapPolygon>
                  </wp:wrapTight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2063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1560">
              <w:rPr>
                <w:rFonts w:eastAsiaTheme="minorEastAsia"/>
              </w:rPr>
              <w:t>A3</w:t>
            </w:r>
          </w:p>
          <w:p w14:paraId="4E8A98D3" w14:textId="5D2E2CFE" w:rsidR="00111560" w:rsidRDefault="00111560" w:rsidP="007A6714">
            <w:pPr>
              <w:rPr>
                <w:rFonts w:eastAsiaTheme="minorEastAsia"/>
              </w:rPr>
            </w:pPr>
          </w:p>
          <w:p w14:paraId="3615B404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</w:p>
          <w:p w14:paraId="79A7BD5D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31896AA" w14:textId="77777777" w:rsidR="00111560" w:rsidRDefault="00111560" w:rsidP="007A6714">
            <w:pPr>
              <w:rPr>
                <w:rFonts w:eastAsiaTheme="minorEastAsia"/>
              </w:rPr>
            </w:pPr>
          </w:p>
          <w:p w14:paraId="5158D797" w14:textId="77777777" w:rsidR="00111560" w:rsidRDefault="00111560" w:rsidP="007A6714">
            <w:pPr>
              <w:rPr>
                <w:rFonts w:eastAsiaTheme="minorEastAsia"/>
              </w:rPr>
            </w:pPr>
          </w:p>
          <w:p w14:paraId="5853A1E8" w14:textId="77777777" w:rsidR="00111560" w:rsidRDefault="00111560" w:rsidP="007A6714">
            <w:pPr>
              <w:rPr>
                <w:rFonts w:eastAsiaTheme="minorEastAsia"/>
              </w:rPr>
            </w:pPr>
          </w:p>
          <w:p w14:paraId="1B772A42" w14:textId="77777777" w:rsidR="00111560" w:rsidRDefault="00111560" w:rsidP="007A6714">
            <w:pPr>
              <w:rPr>
                <w:rFonts w:eastAsiaTheme="minorEastAsia"/>
              </w:rPr>
            </w:pPr>
          </w:p>
          <w:p w14:paraId="459CEBCF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00F4921" w14:textId="77777777" w:rsidR="00111560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4DC8C" w14:textId="77777777" w:rsidR="00111560" w:rsidRDefault="00111560" w:rsidP="007A67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A7</w:t>
            </w:r>
          </w:p>
          <w:p w14:paraId="314D9FCE" w14:textId="77777777" w:rsidR="00111560" w:rsidRDefault="00111560" w:rsidP="007A6714">
            <w:pPr>
              <w:rPr>
                <w:rFonts w:eastAsiaTheme="minorEastAsia"/>
              </w:rPr>
            </w:pPr>
            <w:r w:rsidRPr="005915AB">
              <w:rPr>
                <w:rFonts w:eastAsiaTheme="minorEastAsia"/>
                <w:noProof/>
              </w:rPr>
              <w:drawing>
                <wp:anchor distT="0" distB="0" distL="114300" distR="114300" simplePos="0" relativeHeight="251661312" behindDoc="1" locked="0" layoutInCell="1" allowOverlap="1" wp14:anchorId="6D75A389" wp14:editId="60A51A4F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721360</wp:posOffset>
                  </wp:positionV>
                  <wp:extent cx="2203450" cy="479425"/>
                  <wp:effectExtent l="0" t="0" r="6350" b="0"/>
                  <wp:wrapTight wrapText="bothSides">
                    <wp:wrapPolygon edited="0">
                      <wp:start x="0" y="0"/>
                      <wp:lineTo x="0" y="20599"/>
                      <wp:lineTo x="21476" y="20599"/>
                      <wp:lineTo x="21476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47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F87D7A" w14:textId="77777777" w:rsidR="00111560" w:rsidRDefault="00111560" w:rsidP="007A6714">
            <w:pPr>
              <w:rPr>
                <w:rFonts w:eastAsiaTheme="minorEastAsia"/>
              </w:rPr>
            </w:pPr>
            <w:r w:rsidRPr="00233E24">
              <w:rPr>
                <w:rFonts w:eastAsiaTheme="minorEastAsia"/>
                <w:noProof/>
              </w:rPr>
              <w:drawing>
                <wp:anchor distT="0" distB="0" distL="114300" distR="114300" simplePos="0" relativeHeight="251660288" behindDoc="1" locked="0" layoutInCell="1" allowOverlap="1" wp14:anchorId="573272CF" wp14:editId="456B4837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177669</wp:posOffset>
                  </wp:positionV>
                  <wp:extent cx="1657350" cy="2197804"/>
                  <wp:effectExtent l="0" t="0" r="0" b="0"/>
                  <wp:wrapTight wrapText="bothSides">
                    <wp:wrapPolygon edited="0">
                      <wp:start x="0" y="0"/>
                      <wp:lineTo x="0" y="21344"/>
                      <wp:lineTo x="21352" y="21344"/>
                      <wp:lineTo x="21352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2197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</w:rPr>
              <w:t>A8</w:t>
            </w:r>
          </w:p>
        </w:tc>
      </w:tr>
      <w:tr w:rsidR="00111560" w14:paraId="00ABFA80" w14:textId="77777777" w:rsidTr="003C11FE">
        <w:trPr>
          <w:trHeight w:val="3271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6552D9" w14:textId="77777777" w:rsidR="00111560" w:rsidRDefault="00111560" w:rsidP="007A6714">
            <w:pPr>
              <w:rPr>
                <w:rFonts w:eastAsiaTheme="minorEastAsia"/>
              </w:rPr>
            </w:pPr>
            <w:r w:rsidRPr="00233E24">
              <w:rPr>
                <w:rFonts w:eastAsiaTheme="minorEastAsia"/>
                <w:noProof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3FBE37BA" wp14:editId="7F6CBAED">
                  <wp:simplePos x="0" y="0"/>
                  <wp:positionH relativeFrom="column">
                    <wp:posOffset>-23429</wp:posOffset>
                  </wp:positionH>
                  <wp:positionV relativeFrom="paragraph">
                    <wp:posOffset>273924</wp:posOffset>
                  </wp:positionV>
                  <wp:extent cx="2203450" cy="1350010"/>
                  <wp:effectExtent l="0" t="0" r="6350" b="2540"/>
                  <wp:wrapTight wrapText="bothSides">
                    <wp:wrapPolygon edited="0">
                      <wp:start x="0" y="0"/>
                      <wp:lineTo x="0" y="21336"/>
                      <wp:lineTo x="21476" y="21336"/>
                      <wp:lineTo x="21476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0" cy="135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Theme="minorEastAsia"/>
              </w:rPr>
              <w:t>A9</w:t>
            </w:r>
          </w:p>
          <w:p w14:paraId="612812CA" w14:textId="77777777" w:rsidR="00111560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65C5EB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066AFD9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</w:p>
          <w:p w14:paraId="6E74EBC0" w14:textId="77777777" w:rsidR="00111560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E73D0" w14:textId="149D354D" w:rsidR="00111560" w:rsidRDefault="00111560" w:rsidP="007A67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B1</w:t>
            </w:r>
          </w:p>
          <w:p w14:paraId="59D6ED6D" w14:textId="77777777" w:rsidR="003C11FE" w:rsidRDefault="003C11FE" w:rsidP="007A6714">
            <w:pPr>
              <w:rPr>
                <w:rFonts w:eastAsiaTheme="minorEastAsia"/>
              </w:rPr>
            </w:pPr>
          </w:p>
          <w:p w14:paraId="692DC3DC" w14:textId="77777777" w:rsidR="00111560" w:rsidRPr="00461F55" w:rsidRDefault="00111560" w:rsidP="007A6714">
            <w:pPr>
              <w:rPr>
                <w:rFonts w:eastAsiaTheme="minorEastAsia"/>
                <w:sz w:val="28"/>
                <w:szCs w:val="9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96"/>
                  </w:rPr>
                  <m:t>x              +1</m:t>
                </m:r>
              </m:oMath>
            </m:oMathPara>
          </w:p>
          <w:p w14:paraId="1BBFABD6" w14:textId="27422D62" w:rsidR="00111560" w:rsidRDefault="00111560" w:rsidP="007A6714">
            <w:pPr>
              <w:rPr>
                <w:rFonts w:eastAsiaTheme="minorEastAsia"/>
                <w:sz w:val="28"/>
                <w:szCs w:val="96"/>
              </w:rPr>
            </w:pPr>
            <w:r>
              <w:rPr>
                <w:rFonts w:eastAsiaTheme="minor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094C0692" wp14:editId="04E57204">
                      <wp:simplePos x="0" y="0"/>
                      <wp:positionH relativeFrom="column">
                        <wp:posOffset>274576</wp:posOffset>
                      </wp:positionH>
                      <wp:positionV relativeFrom="paragraph">
                        <wp:posOffset>62915</wp:posOffset>
                      </wp:positionV>
                      <wp:extent cx="1603169" cy="665019"/>
                      <wp:effectExtent l="19050" t="19050" r="16510" b="2095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3169" cy="665019"/>
                                <a:chOff x="0" y="0"/>
                                <a:chExt cx="1603169" cy="665019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0" y="0"/>
                                  <a:ext cx="1603169" cy="665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 flipH="1">
                                  <a:off x="948905" y="0"/>
                                  <a:ext cx="0" cy="655608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633C9A" id="Group 10" o:spid="_x0000_s1026" style="position:absolute;margin-left:21.6pt;margin-top:4.95pt;width:126.25pt;height:52.35pt;z-index:251669504" coordsize="16031,66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">
                      <v:rect id="Rectangle 8" o:spid="_x0000_s1027" style="position:absolute;width:16031;height:66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" filled="f" strokecolor="black [3213]" strokeweight="2.25pt"/>
                      <v:line id="Straight Connector 9" o:spid="_x0000_s1028" style="position:absolute;flip:x;visibility:visible;mso-wrap-style:square" from="9489,0" to="9489,655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" strokecolor="black [3200]" strokeweight="1.5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232FED36" w14:textId="77777777" w:rsidR="00111560" w:rsidRPr="00461F55" w:rsidRDefault="00111560" w:rsidP="007A6714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36"/>
                    <w:szCs w:val="96"/>
                  </w:rPr>
                  <m:t>2x</m:t>
                </m:r>
              </m:oMath>
            </m:oMathPara>
          </w:p>
        </w:tc>
      </w:tr>
      <w:tr w:rsidR="00111560" w14:paraId="0EC10024" w14:textId="77777777" w:rsidTr="00ED7E06">
        <w:trPr>
          <w:trHeight w:val="3232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B5B7B8" w14:textId="77777777" w:rsidR="00111560" w:rsidRPr="00461F55" w:rsidRDefault="00111560" w:rsidP="007A6714">
            <w:pPr>
              <w:rPr>
                <w:rFonts w:eastAsiaTheme="minorEastAsia"/>
                <w:sz w:val="28"/>
                <w:szCs w:val="96"/>
              </w:rPr>
            </w:pPr>
          </w:p>
          <w:p w14:paraId="36560907" w14:textId="77777777" w:rsidR="00111560" w:rsidRPr="00B75C5D" w:rsidRDefault="00111560" w:rsidP="007A6714">
            <w:pPr>
              <w:rPr>
                <w:rFonts w:eastAsiaTheme="minorEastAsia"/>
                <w:sz w:val="44"/>
                <w:szCs w:val="96"/>
              </w:rPr>
            </w:pPr>
            <w:r>
              <w:rPr>
                <w:rFonts w:eastAsiaTheme="minorEastAsia"/>
                <w:sz w:val="28"/>
                <w:szCs w:val="96"/>
              </w:rPr>
              <w:t xml:space="preserve">             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5282A" w14:textId="77777777" w:rsidR="00111560" w:rsidRDefault="00111560" w:rsidP="007A67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B2</w:t>
            </w:r>
          </w:p>
          <w:p w14:paraId="640285D5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BBEB29" wp14:editId="2D39726A">
                      <wp:simplePos x="0" y="0"/>
                      <wp:positionH relativeFrom="column">
                        <wp:posOffset>452342</wp:posOffset>
                      </wp:positionH>
                      <wp:positionV relativeFrom="paragraph">
                        <wp:posOffset>58932</wp:posOffset>
                      </wp:positionV>
                      <wp:extent cx="296884" cy="368135"/>
                      <wp:effectExtent l="0" t="0" r="27305" b="1333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884" cy="368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993FB" id="Rectangle 12" o:spid="_x0000_s1026" style="position:absolute;margin-left:35.6pt;margin-top:4.65pt;width:23.4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" filled="f" strokecolor="#1f3763 [1604]" strokeweight="1pt">
                      <v:stroke dashstyle="dash"/>
                    </v:rect>
                  </w:pict>
                </mc:Fallback>
              </mc:AlternateContent>
            </w: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FE7235A" wp14:editId="3143FB2E">
                      <wp:simplePos x="0" y="0"/>
                      <wp:positionH relativeFrom="column">
                        <wp:posOffset>1141111</wp:posOffset>
                      </wp:positionH>
                      <wp:positionV relativeFrom="paragraph">
                        <wp:posOffset>58931</wp:posOffset>
                      </wp:positionV>
                      <wp:extent cx="296884" cy="368135"/>
                      <wp:effectExtent l="0" t="0" r="27305" b="1333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884" cy="368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FB0D0" id="Rectangle 11" o:spid="_x0000_s1026" style="position:absolute;margin-left:89.85pt;margin-top:4.65pt;width:23.4pt;height:2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" filled="f" strokecolor="#1f3763 [1604]" strokeweight="1pt">
                      <v:stroke dashstyle="dash"/>
                    </v:rect>
                  </w:pict>
                </mc:Fallback>
              </mc:AlternateContent>
            </w:r>
          </w:p>
          <w:p w14:paraId="4FD52D85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</w:p>
          <w:p w14:paraId="40402BCC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</w:p>
          <w:p w14:paraId="78DCFAD6" w14:textId="77777777" w:rsidR="00111560" w:rsidRPr="003725BD" w:rsidRDefault="00111560" w:rsidP="007A6714">
            <w:pPr>
              <w:rPr>
                <w:rFonts w:eastAsiaTheme="minorEastAsia"/>
                <w:sz w:val="36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07D221" wp14:editId="7F14FB39">
                      <wp:simplePos x="0" y="0"/>
                      <wp:positionH relativeFrom="column">
                        <wp:posOffset>-23413</wp:posOffset>
                      </wp:positionH>
                      <wp:positionV relativeFrom="paragraph">
                        <wp:posOffset>228856</wp:posOffset>
                      </wp:positionV>
                      <wp:extent cx="296884" cy="368135"/>
                      <wp:effectExtent l="0" t="0" r="27305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6884" cy="368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00240" id="Rectangle 7" o:spid="_x0000_s1026" style="position:absolute;margin-left:-1.85pt;margin-top:18pt;width:23.4pt;height:2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" filled="f" strokecolor="#1f3763 [1604]" strokeweight="1pt">
                      <v:stroke dashstyle="dash"/>
                    </v:rect>
                  </w:pict>
                </mc:Fallback>
              </mc:AlternateContent>
            </w:r>
            <w:r>
              <w:rPr>
                <w:rFonts w:eastAsiaTheme="minor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2F6C599" wp14:editId="30075D38">
                      <wp:simplePos x="0" y="0"/>
                      <wp:positionH relativeFrom="column">
                        <wp:posOffset>308866</wp:posOffset>
                      </wp:positionH>
                      <wp:positionV relativeFrom="paragraph">
                        <wp:posOffset>50420</wp:posOffset>
                      </wp:positionV>
                      <wp:extent cx="1495862" cy="665019"/>
                      <wp:effectExtent l="19050" t="19050" r="28575" b="20955"/>
                      <wp:wrapNone/>
                      <wp:docPr id="36" name="Group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5862" cy="665019"/>
                                <a:chOff x="0" y="0"/>
                                <a:chExt cx="1603169" cy="665019"/>
                              </a:xfrm>
                            </wpg:grpSpPr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0" y="0"/>
                                  <a:ext cx="1603169" cy="665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Straight Connector 38"/>
                              <wps:cNvCnPr/>
                              <wps:spPr>
                                <a:xfrm flipH="1">
                                  <a:off x="604521" y="0"/>
                                  <a:ext cx="0" cy="655608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3DA14D74" id="Group 36" o:spid="_x0000_s1026" style="position:absolute;margin-left:24.3pt;margin-top:3.95pt;width:117.8pt;height:52.35pt;z-index:251670528;mso-width-relative:margin" coordsize="16031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">
                      <v:rect id="Rectangle 37" o:spid="_x0000_s1027" style="position:absolute;width:16031;height:6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" filled="f" strokecolor="black [3213]" strokeweight="2.25pt"/>
                      <v:line id="Straight Connector 38" o:spid="_x0000_s1028" style="position:absolute;flip:x;visibility:visible;mso-wrap-style:square" from="6045,0" to="6045,6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" strokecolor="black [3200]" strokeweight="1.5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508FD9C1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noProof/>
                  <w:sz w:val="36"/>
                </w:rPr>
                <m:t xml:space="preserve">     3x       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noProof/>
                      <w:sz w:val="3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noProof/>
                      <w:sz w:val="36"/>
                    </w:rPr>
                    <m:t>6x</m:t>
                  </m:r>
                </m:e>
                <m:sup>
                  <m:r>
                    <w:rPr>
                      <w:rFonts w:ascii="Cambria Math" w:eastAsiaTheme="minorEastAsia" w:hAnsi="Cambria Math"/>
                      <w:noProof/>
                      <w:sz w:val="36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noProof/>
              </w:rPr>
              <w:t xml:space="preserve"> </w:t>
            </w: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19E40" w14:textId="77777777" w:rsidR="00111560" w:rsidRDefault="00111560" w:rsidP="007A6714">
            <w:pPr>
              <w:rPr>
                <w:rFonts w:eastAsiaTheme="minorEastAsia"/>
              </w:rPr>
            </w:pPr>
          </w:p>
          <w:p w14:paraId="0840CEA0" w14:textId="77777777" w:rsidR="00111560" w:rsidRDefault="00111560" w:rsidP="007A6714">
            <w:pPr>
              <w:rPr>
                <w:rFonts w:eastAsiaTheme="minorEastAsia"/>
                <w:sz w:val="36"/>
              </w:rPr>
            </w:pPr>
            <w:r>
              <w:rPr>
                <w:rFonts w:eastAsiaTheme="minorEastAsia"/>
                <w:sz w:val="36"/>
              </w:rPr>
              <w:t xml:space="preserve">                     </w:t>
            </w:r>
          </w:p>
          <w:p w14:paraId="39438DA4" w14:textId="77777777" w:rsidR="00111560" w:rsidRDefault="00111560" w:rsidP="007A6714">
            <w:pPr>
              <w:rPr>
                <w:rFonts w:eastAsiaTheme="minorEastAsia"/>
                <w:sz w:val="36"/>
              </w:rPr>
            </w:pPr>
          </w:p>
          <w:p w14:paraId="6F9DAB49" w14:textId="77777777" w:rsidR="00111560" w:rsidRPr="00461F55" w:rsidRDefault="00111560" w:rsidP="007A6714">
            <w:pPr>
              <w:rPr>
                <w:rFonts w:eastAsiaTheme="minorEastAsia"/>
                <w:sz w:val="36"/>
              </w:rPr>
            </w:pPr>
          </w:p>
        </w:tc>
      </w:tr>
      <w:tr w:rsidR="00111560" w14:paraId="55C65B4B" w14:textId="77777777" w:rsidTr="003C11FE">
        <w:trPr>
          <w:trHeight w:val="3190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2F18DB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2D950BE" w14:textId="77777777" w:rsidR="00111560" w:rsidRDefault="00111560" w:rsidP="007A6714">
            <w:pPr>
              <w:rPr>
                <w:rFonts w:eastAsiaTheme="minorEastAsia"/>
              </w:rPr>
            </w:pPr>
          </w:p>
          <w:p w14:paraId="55FB51ED" w14:textId="77777777" w:rsidR="00111560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2E730" w14:textId="77777777" w:rsidR="00111560" w:rsidRDefault="00111560" w:rsidP="007A671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</w:t>
            </w:r>
          </w:p>
          <w:p w14:paraId="29EBDA1B" w14:textId="77777777" w:rsidR="00111560" w:rsidRDefault="00111560" w:rsidP="007A6714">
            <w:pPr>
              <w:jc w:val="center"/>
              <w:rPr>
                <w:rFonts w:eastAsiaTheme="minorEastAsia"/>
              </w:rPr>
            </w:pPr>
          </w:p>
          <w:p w14:paraId="581B0417" w14:textId="77777777" w:rsidR="00111560" w:rsidRPr="00B75C5D" w:rsidRDefault="00111560" w:rsidP="007A6714">
            <w:pPr>
              <w:jc w:val="center"/>
              <w:rPr>
                <w:rFonts w:eastAsiaTheme="minorEastAsia"/>
                <w:noProof/>
              </w:rPr>
            </w:pP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8CEBC" w14:textId="77777777" w:rsidR="00111560" w:rsidRDefault="00111560" w:rsidP="007A6714">
            <w:pPr>
              <w:rPr>
                <w:rFonts w:eastAsiaTheme="minorEastAsia"/>
              </w:rPr>
            </w:pPr>
          </w:p>
          <w:p w14:paraId="789FB6BE" w14:textId="77777777" w:rsidR="00111560" w:rsidRDefault="00111560" w:rsidP="007A6714">
            <w:pPr>
              <w:rPr>
                <w:rFonts w:eastAsiaTheme="minorEastAsia"/>
              </w:rPr>
            </w:pPr>
          </w:p>
          <w:p w14:paraId="22329CEC" w14:textId="77777777" w:rsidR="00111560" w:rsidRDefault="00111560" w:rsidP="007A6714">
            <w:pPr>
              <w:rPr>
                <w:rFonts w:eastAsiaTheme="minorEastAsia"/>
                <w:sz w:val="32"/>
              </w:rPr>
            </w:pPr>
            <w:r>
              <w:rPr>
                <w:rFonts w:eastAsiaTheme="minorEastAsia"/>
              </w:rPr>
              <w:t xml:space="preserve">                                    </w:t>
            </w:r>
          </w:p>
          <w:p w14:paraId="0ABAD3FE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C636AF9" w14:textId="77777777" w:rsidR="00111560" w:rsidRPr="003725BD" w:rsidRDefault="00111560" w:rsidP="007A6714">
            <w:pPr>
              <w:rPr>
                <w:rFonts w:eastAsiaTheme="minorEastAsia"/>
              </w:rPr>
            </w:pPr>
          </w:p>
          <w:p w14:paraId="4D0BB909" w14:textId="77777777" w:rsidR="00111560" w:rsidRPr="003725BD" w:rsidRDefault="00111560" w:rsidP="007A6714">
            <w:pPr>
              <w:rPr>
                <w:rFonts w:eastAsiaTheme="minorEastAsia"/>
              </w:rPr>
            </w:pPr>
          </w:p>
        </w:tc>
      </w:tr>
      <w:tr w:rsidR="00111560" w14:paraId="4C662116" w14:textId="77777777" w:rsidTr="003C11FE">
        <w:trPr>
          <w:trHeight w:val="3235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A941F6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9543B8E" w14:textId="77777777" w:rsidR="00111560" w:rsidRDefault="00111560" w:rsidP="007A6714">
            <w:pPr>
              <w:rPr>
                <w:rFonts w:eastAsiaTheme="minorEastAsia"/>
              </w:rPr>
            </w:pPr>
          </w:p>
          <w:p w14:paraId="6F7D9179" w14:textId="77777777" w:rsidR="00111560" w:rsidRDefault="00111560" w:rsidP="007A6714">
            <w:pPr>
              <w:rPr>
                <w:rFonts w:eastAsiaTheme="minorEastAsia"/>
              </w:rPr>
            </w:pPr>
          </w:p>
          <w:p w14:paraId="3F42B576" w14:textId="77777777" w:rsidR="00111560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835EC" w14:textId="77777777" w:rsidR="00111560" w:rsidRDefault="00111560" w:rsidP="007A6714">
            <w:pPr>
              <w:rPr>
                <w:rFonts w:eastAsiaTheme="minorEastAsia"/>
              </w:rPr>
            </w:pPr>
          </w:p>
          <w:p w14:paraId="70799891" w14:textId="77777777" w:rsidR="00111560" w:rsidRDefault="00111560" w:rsidP="007A6714">
            <w:pPr>
              <w:rPr>
                <w:rFonts w:eastAsiaTheme="minorEastAsia"/>
              </w:rPr>
            </w:pPr>
          </w:p>
          <w:p w14:paraId="03DEDA02" w14:textId="77777777" w:rsidR="00111560" w:rsidRPr="003725BD" w:rsidRDefault="00111560" w:rsidP="007A6714">
            <w:pPr>
              <w:rPr>
                <w:rFonts w:eastAsiaTheme="minorEastAsia"/>
                <w:sz w:val="36"/>
              </w:rPr>
            </w:pPr>
            <w:r>
              <w:rPr>
                <w:rFonts w:eastAsiaTheme="minorEastAsia"/>
                <w:sz w:val="36"/>
              </w:rPr>
              <w:t xml:space="preserve">        </w:t>
            </w:r>
          </w:p>
          <w:p w14:paraId="175E1E6D" w14:textId="77777777" w:rsidR="00111560" w:rsidRPr="003725BD" w:rsidRDefault="00111560" w:rsidP="007A6714">
            <w:pPr>
              <w:rPr>
                <w:rFonts w:eastAsiaTheme="minorEastAsia"/>
              </w:rPr>
            </w:pPr>
          </w:p>
        </w:tc>
        <w:tc>
          <w:tcPr>
            <w:tcW w:w="3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C1E8B5" w14:textId="77777777" w:rsidR="00111560" w:rsidRDefault="00111560" w:rsidP="007A6714">
            <w:pPr>
              <w:rPr>
                <w:rFonts w:eastAsiaTheme="minorEastAsia"/>
              </w:rPr>
            </w:pPr>
          </w:p>
          <w:p w14:paraId="7A092890" w14:textId="77777777" w:rsidR="00111560" w:rsidRPr="00461F55" w:rsidRDefault="00111560" w:rsidP="007A6714">
            <w:pPr>
              <w:rPr>
                <w:rFonts w:eastAsiaTheme="minorEastAsia"/>
                <w:sz w:val="36"/>
              </w:rPr>
            </w:pPr>
          </w:p>
        </w:tc>
      </w:tr>
    </w:tbl>
    <w:p w14:paraId="1D5C84A4" w14:textId="77777777" w:rsidR="0025651C" w:rsidRDefault="0025651C" w:rsidP="003C11FE"/>
    <w:sectPr w:rsidR="0025651C" w:rsidSect="0027405C">
      <w:headerReference w:type="default" r:id="rId21"/>
      <w:footerReference w:type="default" r:id="rId22"/>
      <w:pgSz w:w="11900" w:h="16840"/>
      <w:pgMar w:top="1134" w:right="1440" w:bottom="158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922C3" w14:textId="77777777" w:rsidR="00C63517" w:rsidRDefault="00C63517" w:rsidP="00F96C86">
      <w:r>
        <w:separator/>
      </w:r>
    </w:p>
  </w:endnote>
  <w:endnote w:type="continuationSeparator" w:id="0">
    <w:p w14:paraId="20BE369D" w14:textId="77777777" w:rsidR="00C63517" w:rsidRDefault="00C6351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7E9A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D523" w14:textId="77777777" w:rsidR="00C63517" w:rsidRDefault="00C63517" w:rsidP="00F96C86">
      <w:r>
        <w:separator/>
      </w:r>
    </w:p>
  </w:footnote>
  <w:footnote w:type="continuationSeparator" w:id="0">
    <w:p w14:paraId="01E54880" w14:textId="77777777" w:rsidR="00C63517" w:rsidRDefault="00C6351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F66ED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D36790A" wp14:editId="4DCE2BB4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29" name="Picture 2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796F85A2" wp14:editId="4666919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30" name="Picture 30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7ECEDF4" wp14:editId="07719325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31" name="Picture 3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4C7814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0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0FF6"/>
    <w:rsid w:val="00103FA2"/>
    <w:rsid w:val="00111560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6556"/>
    <w:rsid w:val="002335F6"/>
    <w:rsid w:val="002410F0"/>
    <w:rsid w:val="00245DAB"/>
    <w:rsid w:val="00254534"/>
    <w:rsid w:val="00255C79"/>
    <w:rsid w:val="0025651C"/>
    <w:rsid w:val="00264E53"/>
    <w:rsid w:val="0027405C"/>
    <w:rsid w:val="002C26DC"/>
    <w:rsid w:val="002C64D2"/>
    <w:rsid w:val="002D2996"/>
    <w:rsid w:val="002D420D"/>
    <w:rsid w:val="002E1913"/>
    <w:rsid w:val="002E5194"/>
    <w:rsid w:val="002E56CA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C11FE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585F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3FCF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3B9D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81DBF"/>
    <w:rsid w:val="00B9248E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63517"/>
    <w:rsid w:val="00C7505C"/>
    <w:rsid w:val="00C91A7E"/>
    <w:rsid w:val="00CB15B5"/>
    <w:rsid w:val="00CB5D5A"/>
    <w:rsid w:val="00CD0B85"/>
    <w:rsid w:val="00CF070A"/>
    <w:rsid w:val="00D06668"/>
    <w:rsid w:val="00D11E60"/>
    <w:rsid w:val="00D17B5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4F75"/>
    <w:rsid w:val="00EA134B"/>
    <w:rsid w:val="00EB1425"/>
    <w:rsid w:val="00EB313C"/>
    <w:rsid w:val="00ED7E06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480A9A"/>
  <w15:docId w15:val="{D7378901-B342-4352-8AB9-2DC27BF7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template_portrait.dotx</Template>
  <TotalTime>10</TotalTime>
  <Pages>4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9</cp:revision>
  <cp:lastPrinted>2021-03-09T11:45:00Z</cp:lastPrinted>
  <dcterms:created xsi:type="dcterms:W3CDTF">2023-03-20T10:58:00Z</dcterms:created>
  <dcterms:modified xsi:type="dcterms:W3CDTF">2023-03-30T13:18:00Z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